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45E45">
        <w:rPr>
          <w:rFonts w:ascii="Arial" w:hAnsi="Arial" w:cs="Arial"/>
          <w:b/>
          <w:caps/>
          <w:sz w:val="28"/>
          <w:szCs w:val="28"/>
        </w:rPr>
        <w:t>1831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45E4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45E45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145E45">
              <w:rPr>
                <w:rFonts w:ascii="Arial" w:hAnsi="Arial" w:cs="Arial"/>
                <w:sz w:val="20"/>
                <w:szCs w:val="20"/>
              </w:rPr>
              <w:t xml:space="preserve"> Vivo S/A, solicitando a urgente execução do serviço de manutenção nos cabos de sua rede na Rua Regina, nas proximidades do nº 229, Centro, neste 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proofErr w:type="gramStart"/>
      <w:r w:rsidR="00145E45" w:rsidRPr="00145E45">
        <w:rPr>
          <w:rFonts w:ascii="Arial" w:hAnsi="Arial" w:cs="Arial"/>
        </w:rPr>
        <w:t>à</w:t>
      </w:r>
      <w:proofErr w:type="gramEnd"/>
      <w:r w:rsidR="00145E45" w:rsidRPr="00145E45">
        <w:rPr>
          <w:rFonts w:ascii="Arial" w:hAnsi="Arial" w:cs="Arial"/>
        </w:rPr>
        <w:t xml:space="preserve"> Vivo S/A solicitando a </w:t>
      </w:r>
      <w:r w:rsidR="00145E45" w:rsidRPr="00145E45">
        <w:rPr>
          <w:rFonts w:ascii="Arial" w:hAnsi="Arial" w:cs="Arial"/>
          <w:u w:val="single"/>
        </w:rPr>
        <w:t>urgente</w:t>
      </w:r>
      <w:r w:rsidR="00145E45" w:rsidRPr="00145E45">
        <w:rPr>
          <w:rFonts w:ascii="Arial" w:hAnsi="Arial" w:cs="Arial"/>
        </w:rPr>
        <w:t xml:space="preserve"> execução do serviço de manutenção nos cabos de sua rede na Rua Regina, nas proximidades do nº 229, Centro, neste Município</w:t>
      </w:r>
      <w:r w:rsidR="0013398D">
        <w:rPr>
          <w:rFonts w:ascii="Arial" w:hAnsi="Arial" w:cs="Arial"/>
        </w:rPr>
        <w:t>. Os fios estão caídos há meses</w:t>
      </w:r>
      <w:r w:rsidR="00A66CFB">
        <w:rPr>
          <w:rFonts w:ascii="Arial" w:hAnsi="Arial" w:cs="Arial"/>
        </w:rPr>
        <w:t>, causando insegurança aos munícipes. Seguem</w:t>
      </w:r>
      <w:r w:rsidR="0013398D">
        <w:rPr>
          <w:rFonts w:ascii="Arial" w:hAnsi="Arial" w:cs="Arial"/>
        </w:rPr>
        <w:t xml:space="preserve"> fotos</w:t>
      </w:r>
      <w:bookmarkStart w:id="0" w:name="_GoBack"/>
      <w:bookmarkEnd w:id="0"/>
      <w:r w:rsidR="00145E45" w:rsidRPr="00145E45">
        <w:rPr>
          <w:rFonts w:ascii="Arial" w:hAnsi="Arial" w:cs="Arial"/>
        </w:rPr>
        <w:t>.</w:t>
      </w:r>
      <w:r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145E45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45E45">
        <w:rPr>
          <w:rFonts w:ascii="Arial" w:hAnsi="Arial" w:cs="Arial"/>
        </w:rPr>
        <w:t>16 de setembro de 2015.</w:t>
      </w:r>
    </w:p>
    <w:p w:rsidR="00145E45" w:rsidRDefault="00145E4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A3C3C" w:rsidRDefault="00CA3C3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45E45" w:rsidRDefault="00145E4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45E45" w:rsidRPr="00145E45" w:rsidRDefault="00145E45" w:rsidP="00145E45">
      <w:pPr>
        <w:jc w:val="center"/>
        <w:rPr>
          <w:rFonts w:ascii="Arial" w:hAnsi="Arial"/>
          <w:b/>
        </w:rPr>
      </w:pPr>
      <w:r w:rsidRPr="00145E45">
        <w:rPr>
          <w:rFonts w:ascii="Arial" w:hAnsi="Arial"/>
          <w:b/>
        </w:rPr>
        <w:t>PAULINHO DO ESPORTE</w:t>
      </w:r>
    </w:p>
    <w:p w:rsidR="00145E45" w:rsidRPr="00145E45" w:rsidRDefault="00145E45" w:rsidP="00145E45">
      <w:pPr>
        <w:jc w:val="center"/>
        <w:rPr>
          <w:rFonts w:ascii="Arial" w:hAnsi="Arial"/>
        </w:rPr>
      </w:pPr>
      <w:r w:rsidRPr="00145E45">
        <w:rPr>
          <w:rFonts w:ascii="Arial" w:hAnsi="Arial"/>
        </w:rPr>
        <w:t>Vereador – PMDB</w:t>
      </w:r>
    </w:p>
    <w:p w:rsidR="00145E45" w:rsidRDefault="00145E45" w:rsidP="00145E45">
      <w:pPr>
        <w:jc w:val="center"/>
        <w:rPr>
          <w:rFonts w:ascii="Arial" w:hAnsi="Arial" w:cs="Arial"/>
        </w:rPr>
      </w:pPr>
      <w:r w:rsidRPr="00145E45">
        <w:rPr>
          <w:rFonts w:ascii="Arial" w:hAnsi="Arial" w:cs="Arial"/>
        </w:rPr>
        <w:t>Vice-Presidente</w:t>
      </w:r>
    </w:p>
    <w:p w:rsidR="0013398D" w:rsidRDefault="0013398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3398D" w:rsidRPr="0013398D" w:rsidRDefault="0013398D" w:rsidP="0013398D">
      <w:pPr>
        <w:spacing w:line="276" w:lineRule="auto"/>
        <w:ind w:left="2694" w:hanging="2694"/>
        <w:jc w:val="both"/>
        <w:rPr>
          <w:rFonts w:ascii="Arial" w:hAnsi="Arial" w:cs="Arial"/>
          <w:i/>
          <w:sz w:val="18"/>
          <w:szCs w:val="18"/>
        </w:rPr>
      </w:pPr>
      <w:r w:rsidRPr="0013398D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1831/15:</w:t>
      </w:r>
      <w:r w:rsidRPr="0013398D">
        <w:rPr>
          <w:rFonts w:ascii="Arial" w:hAnsi="Arial" w:cs="Arial"/>
          <w:i/>
          <w:sz w:val="18"/>
          <w:szCs w:val="18"/>
        </w:rPr>
        <w:tab/>
      </w:r>
      <w:proofErr w:type="gramStart"/>
      <w:r w:rsidRPr="0013398D">
        <w:rPr>
          <w:rFonts w:ascii="Arial" w:hAnsi="Arial" w:cs="Arial"/>
          <w:i/>
          <w:sz w:val="18"/>
          <w:szCs w:val="18"/>
        </w:rPr>
        <w:t>À</w:t>
      </w:r>
      <w:proofErr w:type="gramEnd"/>
      <w:r w:rsidRPr="0013398D">
        <w:rPr>
          <w:rFonts w:ascii="Arial" w:hAnsi="Arial" w:cs="Arial"/>
          <w:i/>
          <w:sz w:val="18"/>
          <w:szCs w:val="18"/>
        </w:rPr>
        <w:t xml:space="preserve"> Vivo S/A, solicitando a urgente execução do serviço de manutenção nos cabos de sua rede na Rua Regina, nas proximidades do nº 229, Centro, neste Município</w:t>
      </w:r>
      <w:r>
        <w:rPr>
          <w:rFonts w:ascii="Arial" w:hAnsi="Arial" w:cs="Arial"/>
          <w:i/>
          <w:sz w:val="18"/>
          <w:szCs w:val="18"/>
        </w:rPr>
        <w:br/>
      </w:r>
      <w:r w:rsidRPr="0013398D">
        <w:rPr>
          <w:rFonts w:ascii="Arial" w:hAnsi="Arial" w:cs="Arial"/>
          <w:i/>
          <w:sz w:val="18"/>
          <w:szCs w:val="18"/>
        </w:rPr>
        <w:t>(</w:t>
      </w:r>
      <w:r w:rsidRPr="0013398D">
        <w:rPr>
          <w:rFonts w:ascii="Arial" w:hAnsi="Arial" w:cs="Arial"/>
          <w:b/>
          <w:i/>
          <w:sz w:val="18"/>
          <w:szCs w:val="18"/>
        </w:rPr>
        <w:t>fls. 2/2</w:t>
      </w:r>
      <w:r w:rsidRPr="0013398D">
        <w:rPr>
          <w:rFonts w:ascii="Arial" w:hAnsi="Arial" w:cs="Arial"/>
          <w:i/>
          <w:sz w:val="18"/>
          <w:szCs w:val="18"/>
        </w:rPr>
        <w:t>)</w:t>
      </w:r>
      <w:r w:rsidRPr="0013398D">
        <w:rPr>
          <w:rFonts w:ascii="Arial" w:hAnsi="Arial" w:cs="Arial"/>
          <w:i/>
          <w:sz w:val="18"/>
          <w:szCs w:val="18"/>
        </w:rPr>
        <w:t>.</w:t>
      </w:r>
      <w:r w:rsidRPr="0013398D">
        <w:rPr>
          <w:rFonts w:ascii="Arial" w:hAnsi="Arial" w:cs="Arial"/>
          <w:i/>
          <w:sz w:val="18"/>
          <w:szCs w:val="18"/>
        </w:rPr>
        <w:cr/>
      </w:r>
    </w:p>
    <w:p w:rsidR="0013398D" w:rsidRDefault="0013398D" w:rsidP="0013398D">
      <w:pPr>
        <w:spacing w:line="276" w:lineRule="auto"/>
        <w:ind w:left="2694" w:hanging="2694"/>
        <w:jc w:val="both"/>
        <w:rPr>
          <w:rFonts w:ascii="Arial" w:hAnsi="Arial" w:cs="Arial"/>
          <w:sz w:val="18"/>
          <w:szCs w:val="18"/>
        </w:rPr>
      </w:pPr>
    </w:p>
    <w:p w:rsidR="0013398D" w:rsidRDefault="0013398D" w:rsidP="00A66CFB">
      <w:pPr>
        <w:spacing w:after="240"/>
        <w:ind w:left="2693" w:hanging="2693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5" name="Imagem 5" descr="C:\Documents and Settings\User\Meus documentos\_Trabalhos\2015\SO 28 - 20150916\Arquivos\REQ_1831\IMG_6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 28 - 20150916\Arquivos\REQ_1831\IMG_67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noProof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6" name="Imagem 6" descr="C:\Documents and Settings\User\Meus documentos\_Trabalhos\2015\SO 28 - 20150916\Arquivos\REQ_1831\IMG_6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5\SO 28 - 20150916\Arquivos\REQ_1831\IMG_675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CFB" w:rsidRDefault="0013398D" w:rsidP="00A66CFB">
      <w:pPr>
        <w:spacing w:after="240"/>
        <w:ind w:left="2693" w:hanging="2693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ja-JP"/>
        </w:rPr>
        <w:drawing>
          <wp:inline distT="0" distB="0" distL="0" distR="0" wp14:anchorId="3406C4AB" wp14:editId="02B3A3EC">
            <wp:extent cx="2880000" cy="2160000"/>
            <wp:effectExtent l="0" t="0" r="0" b="0"/>
            <wp:docPr id="7" name="Imagem 7" descr="C:\Documents and Settings\User\Meus documentos\_Trabalhos\2015\SO 28 - 20150916\Arquivos\REQ_1831\IMG_6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5\SO 28 - 20150916\Arquivos\REQ_1831\IMG_67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noProof/>
          <w:sz w:val="18"/>
          <w:szCs w:val="18"/>
          <w:lang w:eastAsia="ja-JP"/>
        </w:rPr>
        <w:drawing>
          <wp:inline distT="0" distB="0" distL="0" distR="0" wp14:anchorId="40A4595E" wp14:editId="7C0553AC">
            <wp:extent cx="2880000" cy="2160000"/>
            <wp:effectExtent l="0" t="0" r="0" b="0"/>
            <wp:docPr id="8" name="Imagem 8" descr="C:\Documents and Settings\User\Meus documentos\_Trabalhos\2015\SO 28 - 20150916\Arquivos\REQ_1831\IMG_6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2015\SO 28 - 20150916\Arquivos\REQ_1831\IMG_675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98D" w:rsidRPr="0013398D" w:rsidRDefault="0013398D" w:rsidP="00A66CFB">
      <w:pPr>
        <w:spacing w:after="240"/>
        <w:ind w:left="2693" w:hanging="2693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ja-JP"/>
        </w:rPr>
        <w:drawing>
          <wp:inline distT="0" distB="0" distL="0" distR="0" wp14:anchorId="7367ED3C" wp14:editId="75050B75">
            <wp:extent cx="2880000" cy="2160000"/>
            <wp:effectExtent l="0" t="0" r="0" b="0"/>
            <wp:docPr id="9" name="Imagem 9" descr="C:\Documents and Settings\User\Meus documentos\_Trabalhos\2015\SO 28 - 20150916\Arquivos\REQ_1831\IMG_6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Meus documentos\_Trabalhos\2015\SO 28 - 20150916\Arquivos\REQ_1831\IMG_675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6CFB">
        <w:rPr>
          <w:rFonts w:ascii="Arial" w:hAnsi="Arial" w:cs="Arial"/>
          <w:sz w:val="18"/>
          <w:szCs w:val="18"/>
        </w:rPr>
        <w:t xml:space="preserve">   </w:t>
      </w:r>
      <w:r w:rsidR="00A66CFB">
        <w:rPr>
          <w:rFonts w:ascii="Arial" w:hAnsi="Arial" w:cs="Arial"/>
          <w:noProof/>
          <w:sz w:val="18"/>
          <w:szCs w:val="18"/>
          <w:lang w:eastAsia="ja-JP"/>
        </w:rPr>
        <w:drawing>
          <wp:inline distT="0" distB="0" distL="0" distR="0" wp14:anchorId="5D9580A9" wp14:editId="4B75C8A8">
            <wp:extent cx="2880000" cy="2160000"/>
            <wp:effectExtent l="0" t="0" r="0" b="0"/>
            <wp:docPr id="10" name="Imagem 10" descr="C:\Documents and Settings\User\Meus documentos\_Trabalhos\2015\SO 28 - 20150916\Arquivos\REQ_1831\IMG_6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Meus documentos\_Trabalhos\2015\SO 28 - 20150916\Arquivos\REQ_1831\IMG_675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3398D" w:rsidRPr="0013398D" w:rsidSect="002F02DB">
      <w:headerReference w:type="default" r:id="rId14"/>
      <w:footerReference w:type="default" r:id="rId15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38C" w:rsidRDefault="005F738C">
      <w:r>
        <w:separator/>
      </w:r>
    </w:p>
  </w:endnote>
  <w:endnote w:type="continuationSeparator" w:id="0">
    <w:p w:rsidR="005F738C" w:rsidRDefault="005F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38C" w:rsidRDefault="005F738C">
      <w:r>
        <w:separator/>
      </w:r>
    </w:p>
  </w:footnote>
  <w:footnote w:type="continuationSeparator" w:id="0">
    <w:p w:rsidR="005F738C" w:rsidRDefault="005F7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398D"/>
    <w:rsid w:val="0014591F"/>
    <w:rsid w:val="00145E45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5F738C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6FD7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6CFB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3C3C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398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39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398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39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17</TotalTime>
  <Pages>2</Pages>
  <Words>174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2015-09-14T12:50:00Z</dcterms:created>
  <dcterms:modified xsi:type="dcterms:W3CDTF">2015-09-14T15:45:00Z</dcterms:modified>
</cp:coreProperties>
</file>